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AF169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LATYMER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6DFC1651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F12512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28294A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Sep.1401</w:t>
      </w:r>
      <w:r>
        <w:rPr>
          <w:rFonts w:ascii="Times New Roman" w:hAnsi="Times New Roman" w:cs="Times New Roman"/>
          <w:sz w:val="24"/>
          <w:szCs w:val="24"/>
        </w:rPr>
        <w:tab/>
        <w:t>He had died by this time.   (C.F.R. 1399-1405 p.84)</w:t>
      </w:r>
    </w:p>
    <w:p w14:paraId="6FC4B833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DB5ED5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D1F735" w14:textId="77777777" w:rsidR="004F0560" w:rsidRDefault="004F0560" w:rsidP="004F05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April 2021</w:t>
      </w:r>
    </w:p>
    <w:p w14:paraId="08B58C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EC375" w14:textId="77777777" w:rsidR="004F0560" w:rsidRDefault="004F0560" w:rsidP="009139A6">
      <w:r>
        <w:separator/>
      </w:r>
    </w:p>
  </w:endnote>
  <w:endnote w:type="continuationSeparator" w:id="0">
    <w:p w14:paraId="665FB475" w14:textId="77777777" w:rsidR="004F0560" w:rsidRDefault="004F056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871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80D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F7F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2D383" w14:textId="77777777" w:rsidR="004F0560" w:rsidRDefault="004F0560" w:rsidP="009139A6">
      <w:r>
        <w:separator/>
      </w:r>
    </w:p>
  </w:footnote>
  <w:footnote w:type="continuationSeparator" w:id="0">
    <w:p w14:paraId="2D781EC9" w14:textId="77777777" w:rsidR="004F0560" w:rsidRDefault="004F056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59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C9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1A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560"/>
    <w:rsid w:val="000666E0"/>
    <w:rsid w:val="002510B7"/>
    <w:rsid w:val="004F056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88390"/>
  <w15:chartTrackingRefBased/>
  <w15:docId w15:val="{A8B89B27-09DA-4C7D-8F57-79E56574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2021-04-21T11:23:00Z</dcterms:created>
  <dcterms:modified xsi:type="dcterms:W3CDTF">2021-04-21T11:23:00Z</dcterms:modified>
</cp:coreProperties>
</file>